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03B639AF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="00FC5273">
        <w:rPr>
          <w:b/>
          <w:lang w:val="en-GB"/>
        </w:rPr>
        <w:t xml:space="preserve"> 46-G009-26</w:t>
      </w:r>
      <w:r w:rsidRPr="00492684">
        <w:rPr>
          <w:lang w:val="en-GB"/>
        </w:rPr>
        <w:tab/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3935293D" w14:textId="68B7B8EE" w:rsidR="004056A2" w:rsidRPr="00492684" w:rsidRDefault="004056A2" w:rsidP="004056A2">
      <w:pPr>
        <w:rPr>
          <w:lang w:val="en-GB"/>
        </w:rPr>
      </w:pPr>
      <w:bookmarkStart w:id="5" w:name="_Toc312171709"/>
      <w:r w:rsidRPr="005B5FC5">
        <w:rPr>
          <w:lang w:val="en-GB"/>
        </w:rPr>
        <w:t xml:space="preserve">This project </w:t>
      </w:r>
      <w:r w:rsidR="00DB2578">
        <w:rPr>
          <w:lang w:val="en-GB"/>
        </w:rPr>
        <w:t xml:space="preserve">will enable KOIL to enhance its server system to power using </w:t>
      </w:r>
      <w:r w:rsidR="009057A8">
        <w:rPr>
          <w:lang w:val="en-GB"/>
        </w:rPr>
        <w:t xml:space="preserve">PV solar system.  </w:t>
      </w:r>
      <w:r>
        <w:rPr>
          <w:lang w:val="en-GB"/>
        </w:rPr>
        <w:t xml:space="preserve"> 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63B9B8A8" w14:textId="6561259C" w:rsidR="002A4740" w:rsidRPr="00492684" w:rsidRDefault="002A4740" w:rsidP="00C44890">
      <w:pPr>
        <w:rPr>
          <w:lang w:val="en-GB"/>
        </w:rPr>
      </w:pPr>
      <w:r w:rsidRPr="00492684">
        <w:rPr>
          <w:highlight w:val="yellow"/>
          <w:lang w:val="en-GB"/>
        </w:rPr>
        <w:t>&lt;list other general requirements&gt;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321152F" w14:textId="61A48D2E" w:rsidR="00C44890" w:rsidRPr="00492684" w:rsidRDefault="004056A2" w:rsidP="00C44890">
      <w:pPr>
        <w:rPr>
          <w:lang w:val="en-GB"/>
        </w:rPr>
      </w:pPr>
      <w:r>
        <w:rPr>
          <w:lang w:val="en-GB"/>
        </w:rPr>
        <w:t>To be delivered in complete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bookmarkEnd w:id="4"/>
    <w:bookmarkEnd w:id="5"/>
    <w:p w14:paraId="6DD0CB44" w14:textId="6B5FBC7B" w:rsidR="004056A2" w:rsidRPr="00492684" w:rsidRDefault="009057A8" w:rsidP="004056A2">
      <w:pPr>
        <w:rPr>
          <w:lang w:val="en-GB"/>
        </w:rPr>
      </w:pPr>
      <w:r>
        <w:rPr>
          <w:lang w:val="en-GB"/>
        </w:rPr>
        <w:t xml:space="preserve">2 </w:t>
      </w:r>
      <w:r w:rsidR="004056A2">
        <w:rPr>
          <w:lang w:val="en-GB"/>
        </w:rPr>
        <w:t xml:space="preserve">Months Delivery time to Tarawa Kiribati. </w:t>
      </w:r>
    </w:p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923D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923D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7D2ACABA" w:rsidR="002A4740" w:rsidRPr="00492684" w:rsidRDefault="009057A8" w:rsidP="009057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t xml:space="preserve">Refer to </w:t>
            </w:r>
            <w:r w:rsidR="00923D1E">
              <w:t xml:space="preserve">Specification Attached. </w:t>
            </w:r>
          </w:p>
        </w:tc>
        <w:tc>
          <w:tcPr>
            <w:tcW w:w="1134" w:type="dxa"/>
          </w:tcPr>
          <w:p w14:paraId="352597C6" w14:textId="63B9D5BF" w:rsidR="002A4740" w:rsidRPr="00492684" w:rsidRDefault="004056A2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7E3C67F5" w14:textId="2D0EBB0E" w:rsidR="002A4740" w:rsidRPr="00492684" w:rsidRDefault="004056A2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 Months</w:t>
            </w: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4AA2F" w14:textId="77777777" w:rsidR="00D6049F" w:rsidRDefault="00D6049F">
      <w:r>
        <w:separator/>
      </w:r>
    </w:p>
  </w:endnote>
  <w:endnote w:type="continuationSeparator" w:id="0">
    <w:p w14:paraId="012B15DB" w14:textId="77777777" w:rsidR="00D6049F" w:rsidRDefault="00D6049F">
      <w:r>
        <w:continuationSeparator/>
      </w:r>
    </w:p>
  </w:endnote>
  <w:endnote w:type="continuationNotice" w:id="1">
    <w:p w14:paraId="213F7238" w14:textId="77777777" w:rsidR="00D6049F" w:rsidRDefault="00D604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4056A2" w:rsidRPr="004056A2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4056A2" w:rsidRPr="004056A2">
      <w:rPr>
        <w:noProof/>
        <w:color w:val="17365D" w:themeColor="text2" w:themeShade="BF"/>
        <w:lang w:val="sv-SE"/>
      </w:rPr>
      <w:t>5</w:t>
    </w:r>
    <w:r>
      <w:rPr>
        <w:color w:val="17365D" w:themeColor="text2" w:themeShade="BF"/>
      </w:rPr>
      <w:fldChar w:fldCharType="end"/>
    </w:r>
  </w:p>
  <w:p w14:paraId="213B5D63" w14:textId="53443E2E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C5273">
      <w:rPr>
        <w:noProof/>
      </w:rPr>
      <w:t>2026-04-16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52346" w14:textId="77777777" w:rsidR="00D6049F" w:rsidRDefault="00D6049F">
      <w:r>
        <w:separator/>
      </w:r>
    </w:p>
  </w:footnote>
  <w:footnote w:type="continuationSeparator" w:id="0">
    <w:p w14:paraId="5890A175" w14:textId="77777777" w:rsidR="00D6049F" w:rsidRDefault="00D6049F">
      <w:r>
        <w:continuationSeparator/>
      </w:r>
    </w:p>
  </w:footnote>
  <w:footnote w:type="continuationNotice" w:id="1">
    <w:p w14:paraId="68FB0F0A" w14:textId="77777777" w:rsidR="00D6049F" w:rsidRDefault="00D604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16A1" w14:textId="5A666EFB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E52DE8"/>
    <w:multiLevelType w:val="multilevel"/>
    <w:tmpl w:val="924A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3EFB753B"/>
    <w:multiLevelType w:val="multilevel"/>
    <w:tmpl w:val="48AEB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2950A8"/>
    <w:multiLevelType w:val="multilevel"/>
    <w:tmpl w:val="F83E2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0726C6"/>
    <w:multiLevelType w:val="multilevel"/>
    <w:tmpl w:val="8084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5066CA2"/>
    <w:multiLevelType w:val="multilevel"/>
    <w:tmpl w:val="9846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EC05E2"/>
    <w:multiLevelType w:val="multilevel"/>
    <w:tmpl w:val="AA340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656606">
    <w:abstractNumId w:val="2"/>
  </w:num>
  <w:num w:numId="2" w16cid:durableId="1244795345">
    <w:abstractNumId w:val="19"/>
  </w:num>
  <w:num w:numId="3" w16cid:durableId="590700291">
    <w:abstractNumId w:val="20"/>
  </w:num>
  <w:num w:numId="4" w16cid:durableId="130639965">
    <w:abstractNumId w:val="8"/>
  </w:num>
  <w:num w:numId="5" w16cid:durableId="1050032457">
    <w:abstractNumId w:val="7"/>
  </w:num>
  <w:num w:numId="6" w16cid:durableId="1952349851">
    <w:abstractNumId w:val="12"/>
  </w:num>
  <w:num w:numId="7" w16cid:durableId="571474604">
    <w:abstractNumId w:val="9"/>
  </w:num>
  <w:num w:numId="8" w16cid:durableId="1999503583">
    <w:abstractNumId w:val="16"/>
  </w:num>
  <w:num w:numId="9" w16cid:durableId="1108231931">
    <w:abstractNumId w:val="0"/>
  </w:num>
  <w:num w:numId="10" w16cid:durableId="421682823">
    <w:abstractNumId w:val="15"/>
  </w:num>
  <w:num w:numId="11" w16cid:durableId="1670208879">
    <w:abstractNumId w:val="4"/>
  </w:num>
  <w:num w:numId="12" w16cid:durableId="618610721">
    <w:abstractNumId w:val="11"/>
  </w:num>
  <w:num w:numId="13" w16cid:durableId="1990212496">
    <w:abstractNumId w:val="18"/>
  </w:num>
  <w:num w:numId="14" w16cid:durableId="59061689">
    <w:abstractNumId w:val="5"/>
  </w:num>
  <w:num w:numId="15" w16cid:durableId="38667997">
    <w:abstractNumId w:val="10"/>
  </w:num>
  <w:num w:numId="16" w16cid:durableId="660544093">
    <w:abstractNumId w:val="17"/>
  </w:num>
  <w:num w:numId="17" w16cid:durableId="1840344261">
    <w:abstractNumId w:val="1"/>
  </w:num>
  <w:num w:numId="18" w16cid:durableId="837766457">
    <w:abstractNumId w:val="13"/>
  </w:num>
  <w:num w:numId="19" w16cid:durableId="1501310972">
    <w:abstractNumId w:val="14"/>
  </w:num>
  <w:num w:numId="20" w16cid:durableId="1179932440">
    <w:abstractNumId w:val="6"/>
  </w:num>
  <w:num w:numId="21" w16cid:durableId="207650528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290D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7D4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6A2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0949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EA5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857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7A8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3D1E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56B1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0AB3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049F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2578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980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5273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3567E1-D65C-4803-B97E-CBA3793D02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663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10</cp:revision>
  <cp:lastPrinted>2013-10-18T08:32:00Z</cp:lastPrinted>
  <dcterms:created xsi:type="dcterms:W3CDTF">2020-07-06T12:33:00Z</dcterms:created>
  <dcterms:modified xsi:type="dcterms:W3CDTF">2026-04-15T21:41:00Z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